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0EBFE" w14:textId="77777777" w:rsidR="007B7BB1" w:rsidRDefault="007B7BB1" w:rsidP="007B7B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PLECY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38BA419F" w14:textId="77777777" w:rsidR="007B7BB1" w:rsidRDefault="007B7BB1" w:rsidP="007B7B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743C23" w14:textId="77777777" w:rsidR="007B7BB1" w:rsidRDefault="007B7BB1" w:rsidP="007B7B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340093" w14:textId="77777777" w:rsidR="007B7BB1" w:rsidRDefault="007B7BB1" w:rsidP="007B7B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Dec.1406</w:t>
      </w:r>
      <w:r>
        <w:rPr>
          <w:rFonts w:ascii="Times New Roman" w:hAnsi="Times New Roman" w:cs="Times New Roman"/>
          <w:sz w:val="24"/>
          <w:szCs w:val="24"/>
        </w:rPr>
        <w:tab/>
        <w:t>He had died by this date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(C.F.R. 1405 -13 p.79)</w:t>
      </w:r>
    </w:p>
    <w:p w14:paraId="5006FCE4" w14:textId="77777777" w:rsidR="007B7BB1" w:rsidRDefault="007B7BB1" w:rsidP="007B7B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20897A" w14:textId="77777777" w:rsidR="007B7BB1" w:rsidRDefault="007B7BB1" w:rsidP="007B7B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6CE35" w14:textId="77777777" w:rsidR="007B7BB1" w:rsidRDefault="007B7BB1" w:rsidP="007B7B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5B0916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89038" w14:textId="77777777" w:rsidR="007B7BB1" w:rsidRDefault="007B7BB1" w:rsidP="009139A6">
      <w:r>
        <w:separator/>
      </w:r>
    </w:p>
  </w:endnote>
  <w:endnote w:type="continuationSeparator" w:id="0">
    <w:p w14:paraId="5EB9148F" w14:textId="77777777" w:rsidR="007B7BB1" w:rsidRDefault="007B7B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E2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70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A3D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ED667" w14:textId="77777777" w:rsidR="007B7BB1" w:rsidRDefault="007B7BB1" w:rsidP="009139A6">
      <w:r>
        <w:separator/>
      </w:r>
    </w:p>
  </w:footnote>
  <w:footnote w:type="continuationSeparator" w:id="0">
    <w:p w14:paraId="20F0A942" w14:textId="77777777" w:rsidR="007B7BB1" w:rsidRDefault="007B7B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E73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9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3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B1"/>
    <w:rsid w:val="000666E0"/>
    <w:rsid w:val="002510B7"/>
    <w:rsid w:val="005C130B"/>
    <w:rsid w:val="007B7BB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3DC22"/>
  <w15:chartTrackingRefBased/>
  <w15:docId w15:val="{CBA5AA0F-7578-4934-853A-CEDE68F0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2021-12-03T19:46:00Z</dcterms:created>
  <dcterms:modified xsi:type="dcterms:W3CDTF">2021-12-03T19:47:00Z</dcterms:modified>
</cp:coreProperties>
</file>